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D6004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6AE946A1" w14:textId="77777777" w:rsidR="00BD0ED1" w:rsidRDefault="000B3F16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Withington, Gloucestershire.</w:t>
      </w:r>
    </w:p>
    <w:p w14:paraId="12476BC7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E6A50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161AB" w14:textId="77777777" w:rsidR="000B3F16" w:rsidRDefault="000B3F16" w:rsidP="000B3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a messuage and </w:t>
      </w:r>
    </w:p>
    <w:p w14:paraId="6E4CB875" w14:textId="77777777" w:rsidR="000B3F16" w:rsidRDefault="000B3F16" w:rsidP="000B3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virgate and 4 acres of land in Rendcomb, Gloucestershire, to John</w:t>
      </w:r>
    </w:p>
    <w:p w14:paraId="104D4A75" w14:textId="77777777" w:rsidR="000B3F16" w:rsidRDefault="000B3F16" w:rsidP="000B3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Derhurst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others.</w:t>
      </w:r>
    </w:p>
    <w:p w14:paraId="002E17FD" w14:textId="77777777" w:rsidR="000B3F16" w:rsidRDefault="000B3F16" w:rsidP="000B3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619A">
          <w:rPr>
            <w:rStyle w:val="Hyperlink"/>
            <w:rFonts w:ascii="Times New Roman" w:hAnsi="Times New Roman" w:cs="Times New Roman"/>
            <w:sz w:val="24"/>
            <w:szCs w:val="24"/>
          </w:rPr>
          <w:t>http://discovery.nationalarchives.gov.uk/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D 226/T92/4)</w:t>
      </w:r>
    </w:p>
    <w:p w14:paraId="035B0235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 lands</w:t>
      </w:r>
    </w:p>
    <w:p w14:paraId="55704EB2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Gilbert Talbot(q.v.) in Gloucestershire and the adjacent </w:t>
      </w:r>
    </w:p>
    <w:p w14:paraId="5087E7A7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14:paraId="08CED554" w14:textId="56B976A1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21-322)</w:t>
      </w:r>
    </w:p>
    <w:p w14:paraId="2408D110" w14:textId="77777777" w:rsidR="000E0289" w:rsidRDefault="000E0289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A9AF6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77F9F" w14:textId="77777777" w:rsidR="00BD0ED1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67CFB5" w14:textId="77777777" w:rsidR="006B2F86" w:rsidRDefault="00BD0ED1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14:paraId="4A980E2C" w14:textId="77777777" w:rsidR="000B3F16" w:rsidRPr="00BD0ED1" w:rsidRDefault="000B3F16" w:rsidP="00BD0E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2016</w:t>
      </w:r>
    </w:p>
    <w:sectPr w:rsidR="000B3F16" w:rsidRPr="00BD0ED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EC1B5" w14:textId="77777777" w:rsidR="00BD0ED1" w:rsidRDefault="00BD0ED1" w:rsidP="00E71FC3">
      <w:pPr>
        <w:spacing w:after="0" w:line="240" w:lineRule="auto"/>
      </w:pPr>
      <w:r>
        <w:separator/>
      </w:r>
    </w:p>
  </w:endnote>
  <w:endnote w:type="continuationSeparator" w:id="0">
    <w:p w14:paraId="07527F19" w14:textId="77777777" w:rsidR="00BD0ED1" w:rsidRDefault="00BD0E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811E1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48966" w14:textId="77777777" w:rsidR="00BD0ED1" w:rsidRDefault="00BD0ED1" w:rsidP="00E71FC3">
      <w:pPr>
        <w:spacing w:after="0" w:line="240" w:lineRule="auto"/>
      </w:pPr>
      <w:r>
        <w:separator/>
      </w:r>
    </w:p>
  </w:footnote>
  <w:footnote w:type="continuationSeparator" w:id="0">
    <w:p w14:paraId="543DA83F" w14:textId="77777777" w:rsidR="00BD0ED1" w:rsidRDefault="00BD0E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ED1"/>
    <w:rsid w:val="000B3F16"/>
    <w:rsid w:val="000E0289"/>
    <w:rsid w:val="00AB52E8"/>
    <w:rsid w:val="00B16D3F"/>
    <w:rsid w:val="00BD0E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23628"/>
  <w15:chartTrackingRefBased/>
  <w15:docId w15:val="{CCE8FB08-8429-4671-9CB4-7D7352C4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B3F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2016-03-27T19:39:00Z</dcterms:created>
  <dcterms:modified xsi:type="dcterms:W3CDTF">2020-12-21T15:16:00Z</dcterms:modified>
</cp:coreProperties>
</file>